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1E" w:rsidRPr="00310DC1" w:rsidRDefault="0070361E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70361E" w:rsidRPr="00DB72EF" w:rsidRDefault="0070361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0361E" w:rsidRPr="00DB72EF" w:rsidRDefault="0070361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0361E" w:rsidRPr="00DB72EF" w:rsidRDefault="0070361E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70361E" w:rsidRPr="00DB72EF" w:rsidRDefault="0070361E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70361E" w:rsidRPr="00DB72EF" w:rsidRDefault="0070361E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70361E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70361E" w:rsidRPr="00DB72EF" w:rsidRDefault="0070361E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70361E" w:rsidRDefault="0070361E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70361E" w:rsidRPr="00DB72EF" w:rsidRDefault="0070361E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70361E" w:rsidRDefault="0070361E">
      <w:pPr>
        <w:autoSpaceDE/>
        <w:jc w:val="both"/>
        <w:rPr>
          <w:color w:val="auto"/>
          <w:lang w:eastAsia="ar-SA"/>
        </w:rPr>
      </w:pPr>
    </w:p>
    <w:p w:rsidR="0070361E" w:rsidRPr="00DB72EF" w:rsidRDefault="0070361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70361E" w:rsidRPr="00DB72EF" w:rsidRDefault="0070361E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70361E" w:rsidRPr="00DB72EF" w:rsidRDefault="0070361E">
      <w:pPr>
        <w:autoSpaceDE/>
        <w:jc w:val="both"/>
        <w:rPr>
          <w:b/>
          <w:i/>
          <w:color w:val="auto"/>
          <w:lang w:eastAsia="ar-SA"/>
        </w:rPr>
      </w:pPr>
    </w:p>
    <w:p w:rsidR="0070361E" w:rsidRDefault="0070361E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70361E" w:rsidRDefault="0070361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70361E" w:rsidRPr="00DB72EF" w:rsidRDefault="0070361E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0361E" w:rsidRPr="00DB72EF" w:rsidRDefault="0070361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70361E" w:rsidRDefault="0070361E" w:rsidP="006225E9">
      <w:pPr>
        <w:pStyle w:val="Normalny1"/>
        <w:tabs>
          <w:tab w:val="left" w:pos="2267"/>
          <w:tab w:val="center" w:pos="4536"/>
        </w:tabs>
      </w:pPr>
      <w:bookmarkStart w:id="1" w:name="_heading=h.gjdgxs" w:colFirst="0" w:colLast="0"/>
      <w:bookmarkEnd w:id="1"/>
    </w:p>
    <w:p w:rsidR="0070361E" w:rsidRPr="00D129FC" w:rsidRDefault="0070361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70361E" w:rsidRDefault="0070361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70361E" w:rsidRPr="00B275A6" w:rsidRDefault="0070361E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70361E" w:rsidRPr="00310DC1" w:rsidRDefault="0070361E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Zakup ciągnika rolniczego”</w:t>
      </w:r>
    </w:p>
    <w:p w:rsidR="0070361E" w:rsidRPr="00E23FD0" w:rsidRDefault="0070361E">
      <w:pPr>
        <w:autoSpaceDE/>
        <w:jc w:val="both"/>
        <w:rPr>
          <w:color w:val="auto"/>
          <w:lang w:eastAsia="ar-SA"/>
        </w:rPr>
      </w:pPr>
    </w:p>
    <w:p w:rsidR="0070361E" w:rsidRPr="00DB72EF" w:rsidRDefault="0070361E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70361E" w:rsidRPr="00DB72EF" w:rsidRDefault="0070361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70361E" w:rsidRPr="00DB72EF" w:rsidRDefault="0070361E">
      <w:pPr>
        <w:autoSpaceDE/>
        <w:jc w:val="both"/>
        <w:rPr>
          <w:lang w:eastAsia="ar-SA"/>
        </w:rPr>
      </w:pPr>
    </w:p>
    <w:p w:rsidR="0070361E" w:rsidRPr="00DB72EF" w:rsidRDefault="0070361E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70361E" w:rsidRPr="00FF406D" w:rsidRDefault="0070361E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70361E" w:rsidRPr="00DB72EF" w:rsidRDefault="0070361E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70361E" w:rsidRPr="002A3B44" w:rsidRDefault="0070361E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70361E" w:rsidRDefault="0070361E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70361E" w:rsidRDefault="0070361E" w:rsidP="00310DC1">
      <w:pPr>
        <w:jc w:val="both"/>
        <w:rPr>
          <w:b/>
          <w:i/>
          <w:color w:val="FF0000"/>
          <w:lang w:eastAsia="ar-SA"/>
        </w:rPr>
      </w:pPr>
    </w:p>
    <w:p w:rsidR="0070361E" w:rsidRDefault="0070361E" w:rsidP="00310DC1">
      <w:pPr>
        <w:jc w:val="both"/>
        <w:rPr>
          <w:b/>
          <w:i/>
          <w:color w:val="FF0000"/>
          <w:lang w:eastAsia="ar-SA"/>
        </w:rPr>
      </w:pPr>
    </w:p>
    <w:p w:rsidR="0070361E" w:rsidRPr="00581979" w:rsidRDefault="0070361E" w:rsidP="00581979">
      <w:pPr>
        <w:jc w:val="both"/>
        <w:rPr>
          <w:b/>
          <w:i/>
          <w:color w:val="FF0000"/>
          <w:lang w:eastAsia="ar-SA"/>
        </w:rPr>
      </w:pPr>
    </w:p>
    <w:p w:rsidR="0070361E" w:rsidRPr="00581979" w:rsidRDefault="0070361E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70361E" w:rsidRPr="00581979" w:rsidRDefault="0070361E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70361E" w:rsidRPr="00581979" w:rsidRDefault="0070361E" w:rsidP="00581979">
      <w:pPr>
        <w:jc w:val="both"/>
        <w:rPr>
          <w:iCs/>
          <w:color w:val="FF0000"/>
          <w:sz w:val="22"/>
          <w:szCs w:val="22"/>
        </w:rPr>
      </w:pPr>
    </w:p>
    <w:p w:rsidR="0070361E" w:rsidRPr="00581979" w:rsidRDefault="0070361E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70361E" w:rsidRPr="00581979" w:rsidRDefault="0070361E" w:rsidP="00581979">
      <w:pPr>
        <w:jc w:val="both"/>
        <w:rPr>
          <w:iCs/>
          <w:color w:val="FF0000"/>
          <w:sz w:val="22"/>
          <w:szCs w:val="22"/>
        </w:rPr>
      </w:pPr>
    </w:p>
    <w:p w:rsidR="0070361E" w:rsidRPr="00581979" w:rsidRDefault="0070361E" w:rsidP="00581979">
      <w:pPr>
        <w:rPr>
          <w:color w:val="FF0000"/>
          <w:sz w:val="22"/>
          <w:szCs w:val="22"/>
          <w:lang w:eastAsia="pl-PL"/>
        </w:rPr>
      </w:pPr>
    </w:p>
    <w:p w:rsidR="0070361E" w:rsidRPr="00275008" w:rsidRDefault="0070361E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70361E" w:rsidRPr="00581979" w:rsidRDefault="0070361E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70361E" w:rsidRPr="00581979" w:rsidRDefault="0070361E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70361E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1E" w:rsidRDefault="0070361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70361E" w:rsidRDefault="0070361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1E" w:rsidRDefault="0070361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70361E" w:rsidRDefault="0070361E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61E" w:rsidRDefault="0070361E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P.271.10.</w:t>
    </w:r>
    <w:r w:rsidRPr="005A2F13">
      <w:rPr>
        <w:color w:val="auto"/>
        <w:lang w:eastAsia="ar-SA"/>
      </w:rPr>
      <w:t>202</w:t>
    </w:r>
    <w:r>
      <w:rPr>
        <w:color w:val="auto"/>
        <w:lang w:eastAsia="ar-SA"/>
      </w:rPr>
      <w:t>6</w:t>
    </w:r>
    <w:r w:rsidRPr="005A2F13">
      <w:rPr>
        <w:color w:val="auto"/>
        <w:lang w:eastAsia="ar-SA"/>
      </w:rPr>
      <w:t xml:space="preserve">      </w:t>
    </w:r>
    <w:r>
      <w:rPr>
        <w:lang w:eastAsia="ar-SA"/>
      </w:rPr>
      <w:t xml:space="preserve">                                              </w:t>
    </w:r>
  </w:p>
  <w:p w:rsidR="0070361E" w:rsidRDefault="0070361E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1F6D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300FF2"/>
    <w:rsid w:val="00305A34"/>
    <w:rsid w:val="00310DC1"/>
    <w:rsid w:val="00322BE8"/>
    <w:rsid w:val="00327870"/>
    <w:rsid w:val="003309D0"/>
    <w:rsid w:val="00353F7A"/>
    <w:rsid w:val="00356704"/>
    <w:rsid w:val="00361872"/>
    <w:rsid w:val="00363CE9"/>
    <w:rsid w:val="003828B3"/>
    <w:rsid w:val="00383B03"/>
    <w:rsid w:val="003844DC"/>
    <w:rsid w:val="00393F26"/>
    <w:rsid w:val="00394C71"/>
    <w:rsid w:val="00395032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4E7D"/>
    <w:rsid w:val="004A6002"/>
    <w:rsid w:val="004B18F2"/>
    <w:rsid w:val="004C0798"/>
    <w:rsid w:val="004C2900"/>
    <w:rsid w:val="004C6DC8"/>
    <w:rsid w:val="00500BE5"/>
    <w:rsid w:val="00501057"/>
    <w:rsid w:val="00501A30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25E9"/>
    <w:rsid w:val="00623136"/>
    <w:rsid w:val="00630E81"/>
    <w:rsid w:val="00664025"/>
    <w:rsid w:val="006651D7"/>
    <w:rsid w:val="00680191"/>
    <w:rsid w:val="00697D40"/>
    <w:rsid w:val="006B199B"/>
    <w:rsid w:val="006B2E2A"/>
    <w:rsid w:val="006B3647"/>
    <w:rsid w:val="006D04DD"/>
    <w:rsid w:val="006E7C6D"/>
    <w:rsid w:val="006F081B"/>
    <w:rsid w:val="006F12DC"/>
    <w:rsid w:val="00702DD8"/>
    <w:rsid w:val="0070361E"/>
    <w:rsid w:val="0073415D"/>
    <w:rsid w:val="0074453E"/>
    <w:rsid w:val="00764BC2"/>
    <w:rsid w:val="00775069"/>
    <w:rsid w:val="007A74D4"/>
    <w:rsid w:val="007B266E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74C30"/>
    <w:rsid w:val="00984210"/>
    <w:rsid w:val="00993D75"/>
    <w:rsid w:val="009B1090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35C1"/>
    <w:rsid w:val="00F06230"/>
    <w:rsid w:val="00F116E3"/>
    <w:rsid w:val="00F12B0F"/>
    <w:rsid w:val="00F203A3"/>
    <w:rsid w:val="00F35E94"/>
    <w:rsid w:val="00F45E14"/>
    <w:rsid w:val="00F53668"/>
    <w:rsid w:val="00F64D76"/>
    <w:rsid w:val="00F71423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365</Words>
  <Characters>2196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48</cp:revision>
  <dcterms:created xsi:type="dcterms:W3CDTF">2021-04-20T12:35:00Z</dcterms:created>
  <dcterms:modified xsi:type="dcterms:W3CDTF">2026-03-12T08:49:00Z</dcterms:modified>
</cp:coreProperties>
</file>